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0156D" w14:textId="77777777" w:rsidR="00C17D5B" w:rsidRDefault="00C17D5B" w:rsidP="00BB5C4F">
      <w:r>
        <w:separator/>
      </w:r>
    </w:p>
  </w:endnote>
  <w:endnote w:type="continuationSeparator" w:id="0">
    <w:p w14:paraId="140288A0" w14:textId="77777777" w:rsidR="00C17D5B" w:rsidRDefault="00C17D5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F5141" w14:textId="77777777" w:rsidR="005D66BC" w:rsidRDefault="005D6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1254" w14:textId="77777777" w:rsidR="00C17D5B" w:rsidRDefault="00C17D5B" w:rsidP="00BB5C4F">
      <w:r>
        <w:separator/>
      </w:r>
    </w:p>
  </w:footnote>
  <w:footnote w:type="continuationSeparator" w:id="0">
    <w:p w14:paraId="676EDF28" w14:textId="77777777" w:rsidR="00C17D5B" w:rsidRDefault="00C17D5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E54" w14:textId="77777777" w:rsidR="005D66BC" w:rsidRDefault="005D6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371C" w14:textId="77777777" w:rsidR="005D66BC" w:rsidRDefault="005D6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5C3C" w14:textId="77777777" w:rsidR="00DC0632" w:rsidRPr="00A604F6" w:rsidRDefault="00DC0632" w:rsidP="00DC06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37A13660" w14:textId="77777777" w:rsidR="00DC0632" w:rsidRPr="00A604F6" w:rsidRDefault="00DC0632" w:rsidP="00DC063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B5F8B70" w14:textId="3EAFCCC7" w:rsidR="006B67EC" w:rsidRPr="00D532AD" w:rsidRDefault="00DC0632" w:rsidP="00DC0632">
    <w:pPr>
      <w:pStyle w:val="Header"/>
      <w:jc w:val="center"/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69</Words>
  <Characters>498</Characters>
  <Application>Microsoft Office Word</Application>
  <DocSecurity>0</DocSecurity>
  <Lines>21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2023-03-24T11:23:00Z</dcterms:modified>
  <cp:contentStatus/>
</cp:coreProperties>
</file>